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1617C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Ilote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SCHARLET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F159ACE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4AE0929F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5CA09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0480CD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77CE27E3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pp.234-5)</w:t>
      </w:r>
    </w:p>
    <w:p w14:paraId="3ADD3390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Robert(q.v.).   (ibid.)</w:t>
      </w:r>
    </w:p>
    <w:p w14:paraId="530FFE24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59B53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47660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John made her a joint executor of his Will.    (ibid.)</w:t>
      </w:r>
    </w:p>
    <w:p w14:paraId="5BEE15B1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C318D1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9BEAE1" w14:textId="77777777" w:rsidR="0045633B" w:rsidRDefault="0045633B" w:rsidP="004563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4DE5632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17F3" w14:textId="77777777" w:rsidR="0045633B" w:rsidRDefault="0045633B" w:rsidP="009139A6">
      <w:r>
        <w:separator/>
      </w:r>
    </w:p>
  </w:endnote>
  <w:endnote w:type="continuationSeparator" w:id="0">
    <w:p w14:paraId="6CBEA283" w14:textId="77777777" w:rsidR="0045633B" w:rsidRDefault="004563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F8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66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AE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9E05" w14:textId="77777777" w:rsidR="0045633B" w:rsidRDefault="0045633B" w:rsidP="009139A6">
      <w:r>
        <w:separator/>
      </w:r>
    </w:p>
  </w:footnote>
  <w:footnote w:type="continuationSeparator" w:id="0">
    <w:p w14:paraId="29AB4FEA" w14:textId="77777777" w:rsidR="0045633B" w:rsidRDefault="004563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0D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40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EA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33B"/>
    <w:rsid w:val="000666E0"/>
    <w:rsid w:val="002510B7"/>
    <w:rsid w:val="0045633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03A9A"/>
  <w15:chartTrackingRefBased/>
  <w15:docId w15:val="{F1372EC5-E43B-41FB-9487-1E93A229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2022-03-02T17:09:00Z</dcterms:created>
  <dcterms:modified xsi:type="dcterms:W3CDTF">2022-03-02T17:10:00Z</dcterms:modified>
</cp:coreProperties>
</file>